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B40FD" w14:textId="77777777" w:rsidR="0040119E" w:rsidRDefault="0040119E" w:rsidP="004011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BURTON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fl.1480)</w:t>
      </w:r>
    </w:p>
    <w:p w14:paraId="3348EDCC" w14:textId="77777777" w:rsidR="0040119E" w:rsidRDefault="0040119E" w:rsidP="004011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Little </w:t>
      </w:r>
      <w:proofErr w:type="spellStart"/>
      <w:r>
        <w:rPr>
          <w:rFonts w:ascii="Times New Roman" w:hAnsi="Times New Roman" w:cs="Times New Roman"/>
          <w:sz w:val="24"/>
          <w:szCs w:val="24"/>
        </w:rPr>
        <w:t>Cornard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Suffolk. Husbandman.</w:t>
      </w:r>
    </w:p>
    <w:p w14:paraId="0FD77452" w14:textId="77777777" w:rsidR="0040119E" w:rsidRDefault="0040119E" w:rsidP="00401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9623A9" w14:textId="77777777" w:rsidR="0040119E" w:rsidRDefault="0040119E" w:rsidP="00401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E2FB3D" w14:textId="77777777" w:rsidR="0040119E" w:rsidRDefault="0040119E" w:rsidP="004011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Nov.1480</w:t>
      </w:r>
      <w:r>
        <w:rPr>
          <w:rFonts w:ascii="Times New Roman" w:hAnsi="Times New Roman" w:cs="Times New Roman"/>
          <w:sz w:val="24"/>
          <w:szCs w:val="24"/>
        </w:rPr>
        <w:tab/>
        <w:t>He was pardoned outlawry for not appearing to answer Ralph West(q.v.)</w:t>
      </w:r>
    </w:p>
    <w:p w14:paraId="5FCD1BC4" w14:textId="77777777" w:rsidR="0040119E" w:rsidRDefault="0040119E" w:rsidP="004011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touching a trespass.    (C.P.R. 1476-85 p.187)</w:t>
      </w:r>
    </w:p>
    <w:p w14:paraId="5AAF086A" w14:textId="77777777" w:rsidR="0040119E" w:rsidRDefault="0040119E" w:rsidP="00401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E2BF06" w14:textId="77777777" w:rsidR="0040119E" w:rsidRDefault="0040119E" w:rsidP="00401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C70DF7" w14:textId="77777777" w:rsidR="0040119E" w:rsidRDefault="0040119E" w:rsidP="004011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January 2022</w:t>
      </w:r>
    </w:p>
    <w:p w14:paraId="7FF0E4E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E53B0" w14:textId="77777777" w:rsidR="0040119E" w:rsidRDefault="0040119E" w:rsidP="009139A6">
      <w:r>
        <w:separator/>
      </w:r>
    </w:p>
  </w:endnote>
  <w:endnote w:type="continuationSeparator" w:id="0">
    <w:p w14:paraId="1A8EF812" w14:textId="77777777" w:rsidR="0040119E" w:rsidRDefault="004011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8AB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739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794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A2E9C" w14:textId="77777777" w:rsidR="0040119E" w:rsidRDefault="0040119E" w:rsidP="009139A6">
      <w:r>
        <w:separator/>
      </w:r>
    </w:p>
  </w:footnote>
  <w:footnote w:type="continuationSeparator" w:id="0">
    <w:p w14:paraId="6A1D1A77" w14:textId="77777777" w:rsidR="0040119E" w:rsidRDefault="004011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D6A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BC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0C8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19E"/>
    <w:rsid w:val="000666E0"/>
    <w:rsid w:val="002510B7"/>
    <w:rsid w:val="0040119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A847F"/>
  <w15:chartTrackingRefBased/>
  <w15:docId w15:val="{C8B53D89-16C4-4DC5-8889-A820FA66C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2022-01-30T20:24:00Z</dcterms:created>
  <dcterms:modified xsi:type="dcterms:W3CDTF">2022-01-30T20:25:00Z</dcterms:modified>
</cp:coreProperties>
</file>